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6F93B" w14:textId="0B073928" w:rsidR="006B2F86" w:rsidRDefault="00187C14" w:rsidP="00E71FC3">
      <w:pPr>
        <w:pStyle w:val="NoSpacing"/>
      </w:pPr>
      <w:r>
        <w:rPr>
          <w:u w:val="single"/>
        </w:rPr>
        <w:t>Petronilla VERNON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2F285D1E" w14:textId="3A891A78" w:rsidR="00187C14" w:rsidRDefault="00187C14" w:rsidP="00E71FC3">
      <w:pPr>
        <w:pStyle w:val="NoSpacing"/>
      </w:pPr>
    </w:p>
    <w:p w14:paraId="38C94DE1" w14:textId="1DBD73E0" w:rsidR="00187C14" w:rsidRDefault="00187C14" w:rsidP="00E71FC3">
      <w:pPr>
        <w:pStyle w:val="NoSpacing"/>
      </w:pPr>
    </w:p>
    <w:p w14:paraId="081328A0" w14:textId="203DC9A6" w:rsidR="00187C14" w:rsidRDefault="00187C14" w:rsidP="00E71FC3">
      <w:pPr>
        <w:pStyle w:val="NoSpacing"/>
      </w:pPr>
      <w:r>
        <w:t>Daughter of Ralph Vernon of Hatton, Cheshire.   (E.D.B. p.178)</w:t>
      </w:r>
    </w:p>
    <w:p w14:paraId="7D6D9A93" w14:textId="28FFA608" w:rsidR="00187C14" w:rsidRDefault="00187C14" w:rsidP="00E71FC3">
      <w:pPr>
        <w:pStyle w:val="NoSpacing"/>
      </w:pPr>
      <w:r>
        <w:t>= Hugh Dutton(q.v.).   (ibid.)</w:t>
      </w:r>
    </w:p>
    <w:p w14:paraId="72914D8E" w14:textId="7EAA2C5B" w:rsidR="00187C14" w:rsidRDefault="00187C14" w:rsidP="00E71FC3">
      <w:pPr>
        <w:pStyle w:val="NoSpacing"/>
      </w:pPr>
      <w:r>
        <w:t>Son:   John(q.v.).   (ibid.)</w:t>
      </w:r>
    </w:p>
    <w:p w14:paraId="61748F4D" w14:textId="4FAA71A3" w:rsidR="00187C14" w:rsidRDefault="00187C14" w:rsidP="00E71FC3">
      <w:pPr>
        <w:pStyle w:val="NoSpacing"/>
      </w:pPr>
    </w:p>
    <w:p w14:paraId="58D64CEF" w14:textId="30525B0C" w:rsidR="00187C14" w:rsidRDefault="00187C14" w:rsidP="00E71FC3">
      <w:pPr>
        <w:pStyle w:val="NoSpacing"/>
      </w:pPr>
    </w:p>
    <w:p w14:paraId="627B9640" w14:textId="68F4363B" w:rsidR="00187C14" w:rsidRPr="00187C14" w:rsidRDefault="00187C14" w:rsidP="00E71FC3">
      <w:pPr>
        <w:pStyle w:val="NoSpacing"/>
      </w:pPr>
      <w:r>
        <w:t>7 July 2018</w:t>
      </w:r>
      <w:bookmarkStart w:id="0" w:name="_GoBack"/>
      <w:bookmarkEnd w:id="0"/>
    </w:p>
    <w:sectPr w:rsidR="00187C14" w:rsidRPr="00187C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5F346" w14:textId="77777777" w:rsidR="00187C14" w:rsidRDefault="00187C14" w:rsidP="00E71FC3">
      <w:pPr>
        <w:spacing w:after="0" w:line="240" w:lineRule="auto"/>
      </w:pPr>
      <w:r>
        <w:separator/>
      </w:r>
    </w:p>
  </w:endnote>
  <w:endnote w:type="continuationSeparator" w:id="0">
    <w:p w14:paraId="74F0F861" w14:textId="77777777" w:rsidR="00187C14" w:rsidRDefault="00187C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259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4F899" w14:textId="77777777" w:rsidR="00187C14" w:rsidRDefault="00187C14" w:rsidP="00E71FC3">
      <w:pPr>
        <w:spacing w:after="0" w:line="240" w:lineRule="auto"/>
      </w:pPr>
      <w:r>
        <w:separator/>
      </w:r>
    </w:p>
  </w:footnote>
  <w:footnote w:type="continuationSeparator" w:id="0">
    <w:p w14:paraId="48192741" w14:textId="77777777" w:rsidR="00187C14" w:rsidRDefault="00187C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14"/>
    <w:rsid w:val="00187C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7CA32"/>
  <w15:chartTrackingRefBased/>
  <w15:docId w15:val="{0633A7D1-81A9-4D92-AE21-01A92DE9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2018-07-07T18:35:00Z</dcterms:created>
  <dcterms:modified xsi:type="dcterms:W3CDTF">2018-07-07T18:36:00Z</dcterms:modified>
</cp:coreProperties>
</file>